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97DEC" w14:textId="77777777" w:rsidR="000312E0" w:rsidRDefault="000312E0" w:rsidP="00694D48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b/>
          <w:noProof/>
          <w:szCs w:val="28"/>
        </w:rPr>
        <w:drawing>
          <wp:inline distT="0" distB="0" distL="0" distR="0" wp14:anchorId="1C4F88C6" wp14:editId="323EC934">
            <wp:extent cx="1438275" cy="1078706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858_0.jpg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318" cy="108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0B016" w14:textId="77777777" w:rsidR="000312E0" w:rsidRPr="000312E0" w:rsidRDefault="000312E0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0312E0">
        <w:rPr>
          <w:rFonts w:ascii="Times New Roman" w:eastAsia="Times New Roman" w:hAnsi="Times New Roman" w:cs="Times New Roman"/>
          <w:b/>
          <w:szCs w:val="28"/>
        </w:rPr>
        <w:t>ЦЕНТР ОБРАЗОВАНИЯ ЦИФРОВОГО И ГУМАНИТАРНОГО ПРОФИЛЕЙ</w:t>
      </w:r>
    </w:p>
    <w:p w14:paraId="4DDFFE74" w14:textId="03F40012" w:rsidR="000312E0" w:rsidRDefault="000312E0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0312E0">
        <w:rPr>
          <w:rFonts w:ascii="Times New Roman" w:eastAsia="Times New Roman" w:hAnsi="Times New Roman" w:cs="Times New Roman"/>
          <w:b/>
          <w:szCs w:val="28"/>
        </w:rPr>
        <w:t>«ТОЧКА РОСТА»</w:t>
      </w:r>
    </w:p>
    <w:p w14:paraId="42B365DD" w14:textId="7252A1F0" w:rsidR="00870AB9" w:rsidRPr="00815A81" w:rsidRDefault="00870AB9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>МБОУ «СОШ №3 С. ГОЙТЫ ИМЕНИ Р. АРСАНУКАЕВА»</w:t>
      </w:r>
    </w:p>
    <w:p w14:paraId="25318667" w14:textId="77777777" w:rsidR="00062DEB" w:rsidRDefault="00062DEB" w:rsidP="00815A81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ИНН/КПП: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2010004946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/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201001001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;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ОГРН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: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1092033000685</w:t>
      </w:r>
    </w:p>
    <w:p w14:paraId="77FDE439" w14:textId="77777777" w:rsidR="00815A81" w:rsidRPr="00062DEB" w:rsidRDefault="00815A81" w:rsidP="00815A81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366502, Чеченская Республика, Урус-Мартановский район, с. Гойты, улица X. Гончаева, 79</w:t>
      </w:r>
    </w:p>
    <w:p w14:paraId="6229517F" w14:textId="77777777" w:rsidR="00815A81" w:rsidRPr="00D84391" w:rsidRDefault="00815A81" w:rsidP="00AC043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</w:pP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тел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.</w:t>
      </w:r>
      <w:r w:rsidR="00AC043F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: 8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(928)745-00-70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ab/>
      </w:r>
      <w:r w:rsid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e-mail</w:t>
      </w:r>
      <w:r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 xml:space="preserve">: </w:t>
      </w:r>
      <w:hyperlink r:id="rId8" w:history="1">
        <w:r w:rsidR="00D84391" w:rsidRPr="002C2397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goyti_3@mail.ru</w:t>
        </w:r>
      </w:hyperlink>
      <w:r w:rsid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ab/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сайт</w:t>
      </w:r>
      <w:r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 xml:space="preserve">: </w:t>
      </w:r>
      <w:hyperlink r:id="rId9" w:history="1">
        <w:r w:rsidR="00AC043F" w:rsidRPr="00AC043F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http://</w:t>
        </w:r>
        <w:r w:rsidRPr="00AC043F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goyti-3.edu95.ru</w:t>
        </w:r>
      </w:hyperlink>
    </w:p>
    <w:p w14:paraId="66285977" w14:textId="77777777" w:rsidR="00491B83" w:rsidRPr="00D84391" w:rsidRDefault="00491B83" w:rsidP="00491B83">
      <w:pPr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4FD0C63" w14:textId="77777777" w:rsidR="00491B83" w:rsidRPr="008C3DC0" w:rsidRDefault="00491B83" w:rsidP="00694D4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AD109DA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7073F2DE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2B392676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A85416D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752BD427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2D76C90A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10B5BA0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6BC6DE8A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7545708" w14:textId="77777777" w:rsidR="008C3DC0" w:rsidRPr="00101166" w:rsidRDefault="008C3DC0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99BB456" w14:textId="77777777" w:rsidR="00110AF2" w:rsidRPr="00101166" w:rsidRDefault="00110AF2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620655" w14:textId="77777777" w:rsidR="00C73AB3" w:rsidRPr="00101166" w:rsidRDefault="00C73AB3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C99C279" w14:textId="1B96DD11" w:rsidR="008C3DC0" w:rsidRDefault="009B553C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ФЕДЕР</w:t>
      </w:r>
      <w:bookmarkStart w:id="0" w:name="_GoBack"/>
      <w:bookmarkEnd w:id="0"/>
      <w:r w:rsidR="008C3DC0" w:rsidRPr="00C73AB3">
        <w:rPr>
          <w:rFonts w:ascii="Times New Roman" w:hAnsi="Times New Roman" w:cs="Times New Roman"/>
          <w:b/>
          <w:sz w:val="32"/>
          <w:szCs w:val="32"/>
        </w:rPr>
        <w:t>АЛЬНЫЕ</w:t>
      </w:r>
      <w:r w:rsidR="00671F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3DC0" w:rsidRPr="00C73AB3">
        <w:rPr>
          <w:rFonts w:ascii="Times New Roman" w:hAnsi="Times New Roman" w:cs="Times New Roman"/>
          <w:b/>
          <w:sz w:val="32"/>
          <w:szCs w:val="32"/>
        </w:rPr>
        <w:t>НОРМАТИВНЫЕ АКТЫ</w:t>
      </w:r>
    </w:p>
    <w:p w14:paraId="01C65C66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D370A0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46D1E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ACADA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B4D473" w14:textId="1B9C400A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1756E" w14:textId="5412E6D5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E6C77" w14:textId="3404116F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DA113" w14:textId="5AB90FE5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3B4AA" w14:textId="0B56838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07423" w14:textId="59742EFE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3B9CAA" w14:textId="5EF61028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D6A5AD" w14:textId="659E9AD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A6FE67" w14:textId="717A7627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3B3FA" w14:textId="48EC306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0983D6" w14:textId="586CCDD7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18F10" w14:textId="5F7A5079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106948" w14:textId="77777777" w:rsidR="00870AB9" w:rsidRDefault="00870AB9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6BB64" w14:textId="77777777" w:rsidR="00671FA1" w:rsidRDefault="00671FA1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D0BED" w14:textId="1413E485" w:rsidR="008C3DC0" w:rsidRDefault="009B553C" w:rsidP="001011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A3284A0" wp14:editId="0C54CE9E">
            <wp:extent cx="70485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ед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6DD19" w14:textId="4F4D444A" w:rsidR="00101166" w:rsidRPr="00671FA1" w:rsidRDefault="00671FA1" w:rsidP="00101166">
      <w:pPr>
        <w:ind w:firstLine="0"/>
        <w:jc w:val="center"/>
        <w:rPr>
          <w:rFonts w:ascii="Times New Roman" w:hAnsi="Times New Roman" w:cs="Times New Roman"/>
          <w:b/>
        </w:rPr>
      </w:pPr>
      <w:r w:rsidRPr="00870AB9">
        <w:rPr>
          <w:rFonts w:ascii="Times New Roman" w:hAnsi="Times New Roman" w:cs="Times New Roman"/>
          <w:b/>
          <w:sz w:val="20"/>
          <w:szCs w:val="20"/>
        </w:rPr>
        <w:t>СКАЧАТЬ</w:t>
      </w:r>
    </w:p>
    <w:sectPr w:rsidR="00101166" w:rsidRPr="00671FA1" w:rsidSect="00110A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FDD32" w14:textId="77777777" w:rsidR="00465CD5" w:rsidRDefault="00465CD5" w:rsidP="00670E57">
      <w:r>
        <w:separator/>
      </w:r>
    </w:p>
  </w:endnote>
  <w:endnote w:type="continuationSeparator" w:id="0">
    <w:p w14:paraId="74FD7806" w14:textId="77777777" w:rsidR="00465CD5" w:rsidRDefault="00465CD5" w:rsidP="0067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0CD01" w14:textId="77777777" w:rsidR="00465CD5" w:rsidRDefault="00465CD5" w:rsidP="00670E57">
      <w:r>
        <w:separator/>
      </w:r>
    </w:p>
  </w:footnote>
  <w:footnote w:type="continuationSeparator" w:id="0">
    <w:p w14:paraId="44EEF81A" w14:textId="77777777" w:rsidR="00465CD5" w:rsidRDefault="00465CD5" w:rsidP="00670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C0"/>
    <w:rsid w:val="000312E0"/>
    <w:rsid w:val="00062DEB"/>
    <w:rsid w:val="0007669E"/>
    <w:rsid w:val="00101166"/>
    <w:rsid w:val="00110AF2"/>
    <w:rsid w:val="00167D00"/>
    <w:rsid w:val="001D3D21"/>
    <w:rsid w:val="00221E10"/>
    <w:rsid w:val="00231933"/>
    <w:rsid w:val="00270EE2"/>
    <w:rsid w:val="00405419"/>
    <w:rsid w:val="004451EB"/>
    <w:rsid w:val="00465CD5"/>
    <w:rsid w:val="00491B83"/>
    <w:rsid w:val="00656945"/>
    <w:rsid w:val="00670E57"/>
    <w:rsid w:val="00671FA1"/>
    <w:rsid w:val="00694D48"/>
    <w:rsid w:val="00711364"/>
    <w:rsid w:val="0074018E"/>
    <w:rsid w:val="00766E30"/>
    <w:rsid w:val="007735D9"/>
    <w:rsid w:val="007C51C4"/>
    <w:rsid w:val="00815A81"/>
    <w:rsid w:val="00870AB9"/>
    <w:rsid w:val="008A195F"/>
    <w:rsid w:val="008B080D"/>
    <w:rsid w:val="008C17B9"/>
    <w:rsid w:val="008C3DC0"/>
    <w:rsid w:val="009B553C"/>
    <w:rsid w:val="00A20624"/>
    <w:rsid w:val="00A57050"/>
    <w:rsid w:val="00A93609"/>
    <w:rsid w:val="00AA629A"/>
    <w:rsid w:val="00AC043F"/>
    <w:rsid w:val="00AD1AD3"/>
    <w:rsid w:val="00AD3158"/>
    <w:rsid w:val="00B55156"/>
    <w:rsid w:val="00B612C2"/>
    <w:rsid w:val="00B838CD"/>
    <w:rsid w:val="00BC1614"/>
    <w:rsid w:val="00BD7DA1"/>
    <w:rsid w:val="00BF0DA9"/>
    <w:rsid w:val="00C22972"/>
    <w:rsid w:val="00C3756C"/>
    <w:rsid w:val="00C51E8E"/>
    <w:rsid w:val="00C679DD"/>
    <w:rsid w:val="00C73AB3"/>
    <w:rsid w:val="00D355D3"/>
    <w:rsid w:val="00D84391"/>
    <w:rsid w:val="00E04865"/>
    <w:rsid w:val="00E0775E"/>
    <w:rsid w:val="00EB2AAE"/>
    <w:rsid w:val="00F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7CFF"/>
  <w15:docId w15:val="{649F5ADB-53E7-429C-81CF-7481FD85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9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231933"/>
    <w:pPr>
      <w:ind w:firstLine="0"/>
      <w:jc w:val="left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unhideWhenUsed/>
    <w:rsid w:val="00231933"/>
    <w:rPr>
      <w:color w:val="0000FF"/>
      <w:u w:val="single"/>
    </w:rPr>
  </w:style>
  <w:style w:type="table" w:styleId="a5">
    <w:name w:val="Table Grid"/>
    <w:basedOn w:val="a1"/>
    <w:uiPriority w:val="39"/>
    <w:rsid w:val="00231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19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70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0E57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0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0E57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A2062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A2062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4054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5419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5"/>
    <w:uiPriority w:val="39"/>
    <w:rsid w:val="00C51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yti_3@mail.ru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gif"/><Relationship Id="rId4" Type="http://schemas.openxmlformats.org/officeDocument/2006/relationships/footnotes" Target="footnotes.xml"/><Relationship Id="rId9" Type="http://schemas.openxmlformats.org/officeDocument/2006/relationships/hyperlink" Target="http://goyti-3.edu95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53;&#1060;&#1054;-3\Documents\&#1053;&#1072;&#1089;&#1090;&#1088;&#1072;&#1080;&#1074;&#1072;&#1077;&#1084;&#1099;&#1077;%20&#1096;&#1072;&#1073;&#1083;&#1086;&#1085;&#1099;%20Office\&#1048;&#1053;&#1060;&#1054;&#1056;&#1052;&#1040;&#1062;&#1048;&#1071;%20&#1050;&#105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КН</Template>
  <TotalTime>29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Бакаров</dc:creator>
  <cp:lastModifiedBy>Бакаров</cp:lastModifiedBy>
  <cp:revision>3</cp:revision>
  <cp:lastPrinted>2020-12-20T20:17:00Z</cp:lastPrinted>
  <dcterms:created xsi:type="dcterms:W3CDTF">2020-12-20T19:56:00Z</dcterms:created>
  <dcterms:modified xsi:type="dcterms:W3CDTF">2020-12-20T21:13:00Z</dcterms:modified>
</cp:coreProperties>
</file>